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B1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 xml:space="preserve">       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Воспитание семейных ценностей у детей дошкольного возраста – это важная задача, которая требует внимательного подхода и заботы со стороны родителей и воспитателей. Семья является первой и основной социальной институцией, в которой ребенок приобретает свои первые знания о мире, о людях и о том, что такое любовь, забота и уважение. Что же такое семейные ценности, почему они важны и как их воспитывать у детей дошкольного возраста?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 xml:space="preserve">       Семейные ценности – это представления, нормы, традиции и убеждения, которые разделяются членами семьи и передаются из поколения в поколение. К основным семейным ценностям относятся: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- Любовь и забота.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- Уважение друг к другу.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- Ответственность за близких.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- Поддержка и принятие.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- Честность и доверие.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 xml:space="preserve">       Эти ценности формируют основы человеческих отношений и помогают ребенку чувствовать себя частью семьи и общества.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 xml:space="preserve">       Почему важно воспитывать семейные ценности?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1. Воспитывая семейные ценности, ребенок эмоционально развивается.  Дети, которые растут в атмосфере любви и поддержки, становятся более уверенными в себе, эмоционально стабильными и способны строить здоровые отношения с окружающими.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2.  Знание и понимание семейных ценностей помогают детям адаптироваться в обществе, учиться взаимодействовать с другими людьми и строить приятельские отношения.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3. Ценности, усвоенные в детстве, влияют на формирование характера, взглядов и убеждений человека на протяжении всей его жизни.</w:t>
      </w:r>
    </w:p>
    <w:p w:rsidR="006861B1" w:rsidRDefault="006861B1" w:rsidP="00BD1A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861B1" w:rsidRDefault="006861B1" w:rsidP="00BD1A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861B1" w:rsidRDefault="006861B1" w:rsidP="00BD1A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861B1" w:rsidRPr="003E22D2" w:rsidRDefault="006861B1" w:rsidP="00BD1A0B">
      <w:pPr>
        <w:jc w:val="center"/>
        <w:rPr>
          <w:rFonts w:ascii="Times New Roman" w:hAnsi="Times New Roman"/>
          <w:b/>
          <w:sz w:val="28"/>
          <w:szCs w:val="28"/>
        </w:rPr>
      </w:pPr>
      <w:r w:rsidRPr="003E22D2">
        <w:rPr>
          <w:rFonts w:ascii="Times New Roman" w:hAnsi="Times New Roman"/>
          <w:b/>
          <w:sz w:val="28"/>
          <w:szCs w:val="28"/>
        </w:rPr>
        <w:t>Методы воспитания семейных ценностей у детей дошкольного возраста: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1. Создание теплой и поддерживающей атмосферы. Родители должны создать в семье атмосферу любви, понимания и поддержки. Дети должны чувствовать, что их любят и принимают такими, какие они есть.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2. Пример родителей.  Дети учатся, наблюдая за взрослыми. Родители, показывающие уважение и заботу друг о друге, формируют у детей подобные ценности.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3. Совместные семейные традиции. Нужно заниматься вместе с детьми семейными делами: праздновать дни рождения, создавать семейные ритуалы, организовывать прогулки и выходные. Эти совместные моменты укрепляют связь между членами семьи.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4. Обсуждение и диалог. Важно обсуждать с детьми темы любви, уважения и заботы. Надо использовать простые примеры из повседневной жизни, чтобы объяснить значения этих ценностей.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5. Чтение и рассказывание историй. Книги о семейных ценностях могут быть отличным способом передачи информации. Слушая истории о дружбе, любви и уважении, дети лучше усваивают эти понятия.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>6. Игровые ситуации. Нужно использовать игры, которые помогают детям практиковать уважение и заботу о других. Это могут быть ролевые игры, где они учатся строить отношения с окружающими.</w:t>
      </w:r>
    </w:p>
    <w:p w:rsidR="006861B1" w:rsidRPr="003E22D2" w:rsidRDefault="006861B1" w:rsidP="00E76E67">
      <w:pPr>
        <w:rPr>
          <w:rFonts w:ascii="Times New Roman" w:hAnsi="Times New Roman"/>
          <w:sz w:val="28"/>
          <w:szCs w:val="28"/>
        </w:rPr>
      </w:pPr>
      <w:r w:rsidRPr="003E22D2">
        <w:rPr>
          <w:rFonts w:ascii="Times New Roman" w:hAnsi="Times New Roman"/>
          <w:sz w:val="28"/>
          <w:szCs w:val="28"/>
        </w:rPr>
        <w:t xml:space="preserve">       Воспитание семейных ценностей у детей дошкольного возраста – это процесс, который требует внимания, терпения и любви. Каждый момент, проведенный с ребенком, важен. Создавая поддерживающую среду и передавая ценности через собственный пример, родители и воспитатели закладывают фундамент для социального и эмоционального развития детей. Эти ценности не только помогут детям стать добрыми и отзывчивыми людьми, но и станут основой их взаимодействия с социальной средой на протяжении всей жизни.</w:t>
      </w:r>
    </w:p>
    <w:sectPr w:rsidR="006861B1" w:rsidRPr="003E22D2" w:rsidSect="00885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6E67"/>
    <w:rsid w:val="003E22D2"/>
    <w:rsid w:val="00446233"/>
    <w:rsid w:val="006861B1"/>
    <w:rsid w:val="0088518C"/>
    <w:rsid w:val="009205F7"/>
    <w:rsid w:val="00BD1A0B"/>
    <w:rsid w:val="00E7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1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469</Words>
  <Characters>2676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Ermoshin</dc:creator>
  <cp:keywords/>
  <dc:description/>
  <cp:lastModifiedBy>Home</cp:lastModifiedBy>
  <cp:revision>2</cp:revision>
  <dcterms:created xsi:type="dcterms:W3CDTF">2024-11-13T14:50:00Z</dcterms:created>
  <dcterms:modified xsi:type="dcterms:W3CDTF">2024-11-17T20:24:00Z</dcterms:modified>
</cp:coreProperties>
</file>